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8512E" w14:textId="09557FEF" w:rsidR="00A10484" w:rsidRDefault="00D4112E">
      <w:pPr>
        <w:pStyle w:val="Title"/>
      </w:pPr>
      <w:r>
        <w:t>You Can Do It! Quick Review Sheet</w:t>
      </w:r>
    </w:p>
    <w:p w14:paraId="3774AF87" w14:textId="6F610FEA" w:rsidR="00D4112E" w:rsidRDefault="00D4112E" w:rsidP="00D4112E">
      <w:pPr>
        <w:pStyle w:val="Heading1"/>
      </w:pPr>
      <w:r>
        <w:t>Introduction</w:t>
      </w:r>
    </w:p>
    <w:p w14:paraId="127E9634" w14:textId="77777777" w:rsidR="00D4112E" w:rsidRDefault="00D4112E" w:rsidP="00D4112E"/>
    <w:p w14:paraId="1D54F94C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Discipline is crucial for any success in life</w:t>
      </w:r>
    </w:p>
    <w:p w14:paraId="5FEC991F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Success requires waiting, perseverance, constant effort, and putting up with adverse conditions: all require discipline</w:t>
      </w:r>
    </w:p>
    <w:p w14:paraId="12BB232A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The problem? Modern life and values work against self-discipline because</w:t>
      </w:r>
    </w:p>
    <w:p w14:paraId="3040C120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 xml:space="preserve">1) We want everything to be quick and easy. </w:t>
      </w:r>
    </w:p>
    <w:p w14:paraId="3F3DAB50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2) We develop a sense of entitlement</w:t>
      </w:r>
    </w:p>
    <w:p w14:paraId="3BE1E8DD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3) Our attention span continues to shrink</w:t>
      </w:r>
    </w:p>
    <w:p w14:paraId="64AF4717" w14:textId="77777777" w:rsidR="00D4112E" w:rsidRPr="00D4112E" w:rsidRDefault="00D4112E" w:rsidP="00D4112E">
      <w:pPr>
        <w:rPr>
          <w:sz w:val="28"/>
          <w:szCs w:val="28"/>
        </w:rPr>
      </w:pPr>
    </w:p>
    <w:p w14:paraId="33473145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Effective Goal Setting requires self-discipline to succeed</w:t>
      </w:r>
    </w:p>
    <w:p w14:paraId="4D39FDD4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But it also requires:</w:t>
      </w:r>
    </w:p>
    <w:p w14:paraId="44CB9F15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1) clarity of purpose</w:t>
      </w:r>
    </w:p>
    <w:p w14:paraId="52A2C623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2) proper structure</w:t>
      </w:r>
    </w:p>
    <w:p w14:paraId="499820EE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3) proper measurement</w:t>
      </w:r>
    </w:p>
    <w:p w14:paraId="6C3419BC" w14:textId="77777777" w:rsidR="00D4112E" w:rsidRPr="00D4112E" w:rsidRDefault="00D4112E" w:rsidP="00D4112E">
      <w:pPr>
        <w:rPr>
          <w:sz w:val="28"/>
          <w:szCs w:val="28"/>
        </w:rPr>
      </w:pPr>
    </w:p>
    <w:p w14:paraId="25CC21E2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Success is a habit</w:t>
      </w:r>
    </w:p>
    <w:p w14:paraId="233C93D3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 xml:space="preserve">People who succeed easily just make it look easy </w:t>
      </w:r>
    </w:p>
    <w:p w14:paraId="65FFCC62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It took a lot of falls, stumbles, overcome doubts, and challenges to get to where they are now</w:t>
      </w:r>
    </w:p>
    <w:p w14:paraId="2150B76D" w14:textId="77777777" w:rsidR="00D4112E" w:rsidRPr="00D4112E" w:rsidRDefault="00D4112E" w:rsidP="00D4112E">
      <w:pPr>
        <w:rPr>
          <w:sz w:val="28"/>
          <w:szCs w:val="28"/>
        </w:rPr>
      </w:pPr>
    </w:p>
    <w:p w14:paraId="309992B0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The good news? Success is a habit that can be learned</w:t>
      </w:r>
    </w:p>
    <w:p w14:paraId="0E9D255C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 xml:space="preserve">You don't have to be born with it </w:t>
      </w:r>
    </w:p>
    <w:p w14:paraId="3DAEEF79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lastRenderedPageBreak/>
        <w:t>You don't have to be lucky</w:t>
      </w:r>
    </w:p>
    <w:p w14:paraId="7B25BF82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You just need to COMMIT to learning it</w:t>
      </w:r>
    </w:p>
    <w:p w14:paraId="7230D429" w14:textId="77777777" w:rsidR="00D4112E" w:rsidRPr="00D4112E" w:rsidRDefault="00D4112E" w:rsidP="00D4112E">
      <w:pPr>
        <w:rPr>
          <w:sz w:val="28"/>
          <w:szCs w:val="28"/>
        </w:rPr>
      </w:pPr>
    </w:p>
    <w:p w14:paraId="56482580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This book will teach you the following</w:t>
      </w:r>
    </w:p>
    <w:p w14:paraId="28D37C0A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Figuring out which goals to set</w:t>
      </w:r>
    </w:p>
    <w:p w14:paraId="544A4B9F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Set more effective Goals by incorporating discipline building elements</w:t>
      </w:r>
    </w:p>
    <w:p w14:paraId="4143F13F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Using daily rituals to finetune and achieve your goals</w:t>
      </w:r>
    </w:p>
    <w:p w14:paraId="668AD999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Measuring your success to boost your motivation</w:t>
      </w:r>
    </w:p>
    <w:p w14:paraId="77CAA902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Learn when to scale up</w:t>
      </w:r>
    </w:p>
    <w:p w14:paraId="34C2972E" w14:textId="77777777" w:rsidR="00D4112E" w:rsidRDefault="00D4112E" w:rsidP="00D4112E"/>
    <w:p w14:paraId="282E9774" w14:textId="77777777" w:rsidR="00D4112E" w:rsidRDefault="00D4112E" w:rsidP="00D4112E">
      <w:pPr>
        <w:pStyle w:val="Heading1"/>
      </w:pPr>
      <w:r>
        <w:t>Chapter 1:</w:t>
      </w:r>
    </w:p>
    <w:p w14:paraId="1E750B85" w14:textId="77777777" w:rsidR="00D4112E" w:rsidRDefault="00D4112E" w:rsidP="00D4112E"/>
    <w:p w14:paraId="0B47A0A5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Figuring out which goals to set</w:t>
      </w:r>
    </w:p>
    <w:p w14:paraId="55EA9DAD" w14:textId="77777777" w:rsidR="00D4112E" w:rsidRPr="00D4112E" w:rsidRDefault="00D4112E" w:rsidP="00D4112E">
      <w:pPr>
        <w:rPr>
          <w:sz w:val="28"/>
          <w:szCs w:val="28"/>
        </w:rPr>
      </w:pPr>
    </w:p>
    <w:p w14:paraId="24AFD77B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First things first: what are you BIG OBJECTIVE IN LIFE</w:t>
      </w:r>
    </w:p>
    <w:p w14:paraId="08EA572A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What do you need to achieve these objectives?</w:t>
      </w:r>
    </w:p>
    <w:p w14:paraId="211E92B1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start with the end and trace back to today</w:t>
      </w:r>
    </w:p>
    <w:p w14:paraId="2CEE5F20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 xml:space="preserve">- you need this for focus </w:t>
      </w:r>
    </w:p>
    <w:p w14:paraId="4FC42BC3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you need this to remain motivated</w:t>
      </w:r>
    </w:p>
    <w:p w14:paraId="33CFA937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 xml:space="preserve">- you need this to see the CLEAR LOGICAL CONCLUSION between the things you do NOW and what you stand to </w:t>
      </w:r>
      <w:proofErr w:type="spellStart"/>
      <w:r w:rsidRPr="00D4112E">
        <w:rPr>
          <w:sz w:val="28"/>
          <w:szCs w:val="28"/>
        </w:rPr>
        <w:t>achive</w:t>
      </w:r>
      <w:proofErr w:type="spellEnd"/>
      <w:r w:rsidRPr="00D4112E">
        <w:rPr>
          <w:sz w:val="28"/>
          <w:szCs w:val="28"/>
        </w:rPr>
        <w:t xml:space="preserve"> in the FUTURE</w:t>
      </w:r>
    </w:p>
    <w:p w14:paraId="409B607F" w14:textId="77777777" w:rsidR="00D4112E" w:rsidRPr="00D4112E" w:rsidRDefault="00D4112E" w:rsidP="00D4112E">
      <w:pPr>
        <w:rPr>
          <w:sz w:val="28"/>
          <w:szCs w:val="28"/>
        </w:rPr>
      </w:pPr>
    </w:p>
    <w:p w14:paraId="23D1C6D9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What could go wrong?</w:t>
      </w:r>
    </w:p>
    <w:p w14:paraId="41C63D16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go around in circles</w:t>
      </w:r>
    </w:p>
    <w:p w14:paraId="6D224F0E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lastRenderedPageBreak/>
        <w:t>- lack of purpose</w:t>
      </w:r>
    </w:p>
    <w:p w14:paraId="583FB2A9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without a clear view of WHY, it wouldn't matter if you know WHAT to do or HOW to do it</w:t>
      </w:r>
    </w:p>
    <w:p w14:paraId="1EB5F0DD" w14:textId="77777777" w:rsidR="00D4112E" w:rsidRPr="00D4112E" w:rsidRDefault="00D4112E" w:rsidP="00D4112E">
      <w:pPr>
        <w:rPr>
          <w:sz w:val="28"/>
          <w:szCs w:val="28"/>
        </w:rPr>
      </w:pPr>
    </w:p>
    <w:p w14:paraId="44E5FE3D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Figuring out your goals</w:t>
      </w:r>
    </w:p>
    <w:p w14:paraId="46574D97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 xml:space="preserve">- Big Objective </w:t>
      </w:r>
    </w:p>
    <w:p w14:paraId="1E48751F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 xml:space="preserve">- Goals that lead to Big Objectives </w:t>
      </w:r>
    </w:p>
    <w:p w14:paraId="5CC1E2E1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Realistic Goals?</w:t>
      </w:r>
    </w:p>
    <w:p w14:paraId="1529A98F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 xml:space="preserve">* supported by resources or attainable resources </w:t>
      </w:r>
    </w:p>
    <w:p w14:paraId="7A5A81ED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* fits your passion/personality or can be attained</w:t>
      </w:r>
    </w:p>
    <w:p w14:paraId="7D375D07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 xml:space="preserve">* can be broken down into smaller sub-goals </w:t>
      </w:r>
    </w:p>
    <w:p w14:paraId="4FF8C02A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* can be placed on a time line</w:t>
      </w:r>
    </w:p>
    <w:p w14:paraId="14F0F762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* can be measured in terms of a) attainment b) quality of success</w:t>
      </w:r>
    </w:p>
    <w:p w14:paraId="7B4F2232" w14:textId="77777777" w:rsidR="00D4112E" w:rsidRPr="00D4112E" w:rsidRDefault="00D4112E" w:rsidP="00D4112E">
      <w:pPr>
        <w:rPr>
          <w:sz w:val="28"/>
          <w:szCs w:val="28"/>
        </w:rPr>
      </w:pPr>
    </w:p>
    <w:p w14:paraId="25DFCFD4" w14:textId="77777777" w:rsidR="00D4112E" w:rsidRDefault="00D4112E" w:rsidP="00D4112E">
      <w:pPr>
        <w:pStyle w:val="Heading1"/>
      </w:pPr>
      <w:r>
        <w:t>Chapter 2:</w:t>
      </w:r>
    </w:p>
    <w:p w14:paraId="1634AEA4" w14:textId="77777777" w:rsidR="00D4112E" w:rsidRDefault="00D4112E" w:rsidP="00D4112E"/>
    <w:p w14:paraId="7E1C8D03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Set more effective Goals by incorporating discipline building elements</w:t>
      </w:r>
    </w:p>
    <w:p w14:paraId="285A9837" w14:textId="77777777" w:rsidR="00D4112E" w:rsidRPr="00D4112E" w:rsidRDefault="00D4112E" w:rsidP="00D4112E">
      <w:pPr>
        <w:rPr>
          <w:sz w:val="28"/>
          <w:szCs w:val="28"/>
        </w:rPr>
      </w:pPr>
    </w:p>
    <w:p w14:paraId="368E2DA7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Prioritize your sub-goals</w:t>
      </w:r>
    </w:p>
    <w:p w14:paraId="077A37F0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most likely to lead to big objectives OR</w:t>
      </w:r>
    </w:p>
    <w:p w14:paraId="76C0A49C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necessary but indirect</w:t>
      </w:r>
    </w:p>
    <w:p w14:paraId="5777FE3D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 xml:space="preserve">- highest priority = most directly connected </w:t>
      </w:r>
    </w:p>
    <w:p w14:paraId="316156E2" w14:textId="77777777" w:rsidR="00D4112E" w:rsidRPr="00D4112E" w:rsidRDefault="00D4112E" w:rsidP="00D4112E">
      <w:pPr>
        <w:rPr>
          <w:sz w:val="28"/>
          <w:szCs w:val="28"/>
        </w:rPr>
      </w:pPr>
    </w:p>
    <w:p w14:paraId="7E4EE514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Be as clear about your sub-goals parts as possible</w:t>
      </w:r>
    </w:p>
    <w:p w14:paraId="33B72D52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lastRenderedPageBreak/>
        <w:t xml:space="preserve">- what you need to do / what to do / when / how </w:t>
      </w:r>
    </w:p>
    <w:p w14:paraId="155282C6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most important: WHY - focus on why</w:t>
      </w:r>
    </w:p>
    <w:p w14:paraId="196FB38F" w14:textId="77777777" w:rsidR="00D4112E" w:rsidRPr="00D4112E" w:rsidRDefault="00D4112E" w:rsidP="00D4112E">
      <w:pPr>
        <w:rPr>
          <w:sz w:val="28"/>
          <w:szCs w:val="28"/>
        </w:rPr>
      </w:pPr>
    </w:p>
    <w:p w14:paraId="6D482F51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Build discipline by making your highest priority sub-goal your primary focus</w:t>
      </w:r>
    </w:p>
    <w:p w14:paraId="054C2360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everything must lead to it</w:t>
      </w:r>
    </w:p>
    <w:p w14:paraId="54F5D18C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keep it top of mind</w:t>
      </w:r>
    </w:p>
    <w:p w14:paraId="7574C01F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 xml:space="preserve">- Do the HARDEST part first </w:t>
      </w:r>
    </w:p>
    <w:p w14:paraId="1AFB646B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 xml:space="preserve">- Not easy / not going to happen overnight / but the more you do it, the greater </w:t>
      </w:r>
      <w:proofErr w:type="gramStart"/>
      <w:r w:rsidRPr="00D4112E">
        <w:rPr>
          <w:sz w:val="28"/>
          <w:szCs w:val="28"/>
        </w:rPr>
        <w:t>you</w:t>
      </w:r>
      <w:proofErr w:type="gramEnd"/>
      <w:r w:rsidRPr="00D4112E">
        <w:rPr>
          <w:sz w:val="28"/>
          <w:szCs w:val="28"/>
        </w:rPr>
        <w:t xml:space="preserve"> self-discipline becomes</w:t>
      </w:r>
    </w:p>
    <w:p w14:paraId="394819CA" w14:textId="77777777" w:rsidR="00D4112E" w:rsidRDefault="00D4112E" w:rsidP="00D4112E">
      <w:r>
        <w:t xml:space="preserve"> </w:t>
      </w:r>
    </w:p>
    <w:p w14:paraId="1E1227B6" w14:textId="77777777" w:rsidR="00D4112E" w:rsidRDefault="00D4112E" w:rsidP="00D4112E">
      <w:pPr>
        <w:pStyle w:val="Heading1"/>
      </w:pPr>
      <w:r>
        <w:t>Chapter 3:</w:t>
      </w:r>
    </w:p>
    <w:p w14:paraId="398A35FA" w14:textId="77777777" w:rsidR="00D4112E" w:rsidRDefault="00D4112E" w:rsidP="00D4112E"/>
    <w:p w14:paraId="06458EE4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Using daily rituals to finetune and achieve your goals</w:t>
      </w:r>
    </w:p>
    <w:p w14:paraId="358776DA" w14:textId="77777777" w:rsidR="00D4112E" w:rsidRPr="00D4112E" w:rsidRDefault="00D4112E" w:rsidP="00D4112E">
      <w:pPr>
        <w:rPr>
          <w:sz w:val="28"/>
          <w:szCs w:val="28"/>
        </w:rPr>
      </w:pPr>
    </w:p>
    <w:p w14:paraId="28E7619D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Physical rituals</w:t>
      </w:r>
    </w:p>
    <w:p w14:paraId="4F988466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Physically resets your focus: daily exercise / meal timing / time you wake up / taking cold showers</w:t>
      </w:r>
    </w:p>
    <w:p w14:paraId="291C1805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Why do physical rituals work?  association between physical stimuli and FOCUS</w:t>
      </w:r>
    </w:p>
    <w:p w14:paraId="35D23EED" w14:textId="77777777" w:rsidR="00D4112E" w:rsidRPr="00D4112E" w:rsidRDefault="00D4112E" w:rsidP="00D4112E">
      <w:pPr>
        <w:rPr>
          <w:sz w:val="28"/>
          <w:szCs w:val="28"/>
        </w:rPr>
      </w:pPr>
    </w:p>
    <w:p w14:paraId="5DC4CC08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Mental rituals to start the day</w:t>
      </w:r>
    </w:p>
    <w:p w14:paraId="61D4491D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feel grateful</w:t>
      </w:r>
    </w:p>
    <w:p w14:paraId="2805C131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affirmations</w:t>
      </w:r>
    </w:p>
    <w:p w14:paraId="7FD13E9A" w14:textId="77777777" w:rsidR="00D4112E" w:rsidRPr="00D4112E" w:rsidRDefault="00D4112E" w:rsidP="00D4112E">
      <w:pPr>
        <w:rPr>
          <w:sz w:val="28"/>
          <w:szCs w:val="28"/>
        </w:rPr>
      </w:pPr>
    </w:p>
    <w:p w14:paraId="195B96EE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 xml:space="preserve">Mental rituals </w:t>
      </w:r>
      <w:proofErr w:type="gramStart"/>
      <w:r w:rsidRPr="00D4112E">
        <w:rPr>
          <w:sz w:val="28"/>
          <w:szCs w:val="28"/>
        </w:rPr>
        <w:t>PRE task</w:t>
      </w:r>
      <w:proofErr w:type="gramEnd"/>
    </w:p>
    <w:p w14:paraId="69B9DB09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Deep breathing</w:t>
      </w:r>
    </w:p>
    <w:p w14:paraId="1A14D96A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lastRenderedPageBreak/>
        <w:t>- Mental cleansing</w:t>
      </w:r>
    </w:p>
    <w:p w14:paraId="2CE575A0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 xml:space="preserve">- Start task </w:t>
      </w:r>
    </w:p>
    <w:p w14:paraId="79DE44DA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 xml:space="preserve">- Race through task </w:t>
      </w:r>
    </w:p>
    <w:p w14:paraId="5F045535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Race but go through all checklist / standardized actions</w:t>
      </w:r>
    </w:p>
    <w:p w14:paraId="4445AF64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Break and race again</w:t>
      </w:r>
    </w:p>
    <w:p w14:paraId="406660B3" w14:textId="77777777" w:rsidR="00D4112E" w:rsidRPr="00D4112E" w:rsidRDefault="00D4112E" w:rsidP="00D4112E">
      <w:pPr>
        <w:rPr>
          <w:sz w:val="28"/>
          <w:szCs w:val="28"/>
        </w:rPr>
      </w:pPr>
    </w:p>
    <w:p w14:paraId="329896E8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Pre-sleep ritual</w:t>
      </w:r>
    </w:p>
    <w:p w14:paraId="22E220FE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Write down your goals for the next day</w:t>
      </w:r>
    </w:p>
    <w:p w14:paraId="58187A87" w14:textId="77777777" w:rsidR="00D4112E" w:rsidRDefault="00D4112E" w:rsidP="00D4112E">
      <w:r w:rsidRPr="00D4112E">
        <w:rPr>
          <w:sz w:val="28"/>
          <w:szCs w:val="28"/>
        </w:rPr>
        <w:t>- Mental rehearsal of success with your goals</w:t>
      </w:r>
    </w:p>
    <w:p w14:paraId="3E21671B" w14:textId="77777777" w:rsidR="00D4112E" w:rsidRDefault="00D4112E" w:rsidP="00D4112E"/>
    <w:p w14:paraId="227D5D63" w14:textId="77777777" w:rsidR="00D4112E" w:rsidRDefault="00D4112E" w:rsidP="00D4112E">
      <w:pPr>
        <w:pStyle w:val="Heading1"/>
      </w:pPr>
      <w:r>
        <w:t>Chapter 4:</w:t>
      </w:r>
    </w:p>
    <w:p w14:paraId="3E746BFE" w14:textId="77777777" w:rsidR="00D4112E" w:rsidRDefault="00D4112E" w:rsidP="00D4112E"/>
    <w:p w14:paraId="135FBEA0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Measuring your success to boost your motivation</w:t>
      </w:r>
    </w:p>
    <w:p w14:paraId="5B20C150" w14:textId="77777777" w:rsidR="00D4112E" w:rsidRPr="00D4112E" w:rsidRDefault="00D4112E" w:rsidP="00D4112E">
      <w:pPr>
        <w:rPr>
          <w:sz w:val="28"/>
          <w:szCs w:val="28"/>
        </w:rPr>
      </w:pPr>
    </w:p>
    <w:p w14:paraId="12A4F4F4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Your measurement of success can hobble you</w:t>
      </w:r>
    </w:p>
    <w:p w14:paraId="5D55F4C7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 xml:space="preserve">- don't expect ULTIMATE success before </w:t>
      </w:r>
      <w:proofErr w:type="gramStart"/>
      <w:r w:rsidRPr="00D4112E">
        <w:rPr>
          <w:sz w:val="28"/>
          <w:szCs w:val="28"/>
        </w:rPr>
        <w:t>it's</w:t>
      </w:r>
      <w:proofErr w:type="gramEnd"/>
      <w:r w:rsidRPr="00D4112E">
        <w:rPr>
          <w:sz w:val="28"/>
          <w:szCs w:val="28"/>
        </w:rPr>
        <w:t xml:space="preserve"> time</w:t>
      </w:r>
    </w:p>
    <w:p w14:paraId="459C62B7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don't destroy your motivation levels</w:t>
      </w:r>
    </w:p>
    <w:p w14:paraId="1B83D9F4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focus on measuring success based on WHERE YOU ARE</w:t>
      </w:r>
    </w:p>
    <w:p w14:paraId="2C4D2675" w14:textId="77777777" w:rsidR="00D4112E" w:rsidRPr="00D4112E" w:rsidRDefault="00D4112E" w:rsidP="00D4112E">
      <w:pPr>
        <w:rPr>
          <w:sz w:val="28"/>
          <w:szCs w:val="28"/>
        </w:rPr>
      </w:pPr>
    </w:p>
    <w:p w14:paraId="26C90E8D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Compare yourself to your ideal self in the here and now</w:t>
      </w:r>
    </w:p>
    <w:p w14:paraId="0A400BF8" w14:textId="77777777" w:rsidR="00D4112E" w:rsidRPr="00D4112E" w:rsidRDefault="00D4112E" w:rsidP="00D4112E">
      <w:pPr>
        <w:rPr>
          <w:sz w:val="28"/>
          <w:szCs w:val="28"/>
        </w:rPr>
      </w:pPr>
    </w:p>
    <w:p w14:paraId="5617ED47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Aim to meet the highest quality</w:t>
      </w:r>
    </w:p>
    <w:p w14:paraId="6EF6A1DE" w14:textId="77777777" w:rsidR="00D4112E" w:rsidRPr="00D4112E" w:rsidRDefault="00D4112E" w:rsidP="00D4112E">
      <w:pPr>
        <w:rPr>
          <w:sz w:val="28"/>
          <w:szCs w:val="28"/>
        </w:rPr>
      </w:pPr>
    </w:p>
    <w:p w14:paraId="06ACC321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Scale up to speed</w:t>
      </w:r>
    </w:p>
    <w:p w14:paraId="2CC677AC" w14:textId="77777777" w:rsidR="00D4112E" w:rsidRDefault="00D4112E" w:rsidP="00D4112E"/>
    <w:p w14:paraId="54E9BB2E" w14:textId="77777777" w:rsidR="00D4112E" w:rsidRDefault="00D4112E" w:rsidP="00D4112E">
      <w:pPr>
        <w:pStyle w:val="Heading1"/>
      </w:pPr>
      <w:r>
        <w:t>Chapter 5</w:t>
      </w:r>
    </w:p>
    <w:p w14:paraId="25BEA84F" w14:textId="77777777" w:rsidR="00D4112E" w:rsidRDefault="00D4112E" w:rsidP="00D4112E"/>
    <w:p w14:paraId="1E4B94F3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Learn when to scale up</w:t>
      </w:r>
    </w:p>
    <w:p w14:paraId="549DF53C" w14:textId="77777777" w:rsidR="00D4112E" w:rsidRPr="00D4112E" w:rsidRDefault="00D4112E" w:rsidP="00D4112E">
      <w:pPr>
        <w:rPr>
          <w:sz w:val="28"/>
          <w:szCs w:val="28"/>
        </w:rPr>
      </w:pPr>
    </w:p>
    <w:p w14:paraId="4AD5D929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How people scale up</w:t>
      </w:r>
    </w:p>
    <w:p w14:paraId="08F8D5FC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 xml:space="preserve">Why it leads to failure </w:t>
      </w:r>
    </w:p>
    <w:p w14:paraId="4D35E117" w14:textId="77777777" w:rsidR="00D4112E" w:rsidRPr="00D4112E" w:rsidRDefault="00D4112E" w:rsidP="00D4112E">
      <w:pPr>
        <w:rPr>
          <w:sz w:val="28"/>
          <w:szCs w:val="28"/>
        </w:rPr>
      </w:pPr>
    </w:p>
    <w:p w14:paraId="27090034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The optimal way to scale up</w:t>
      </w:r>
    </w:p>
    <w:p w14:paraId="1F59A45B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implement</w:t>
      </w:r>
    </w:p>
    <w:p w14:paraId="4D030C40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finetune</w:t>
      </w:r>
    </w:p>
    <w:p w14:paraId="08F9E140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innovate</w:t>
      </w:r>
    </w:p>
    <w:p w14:paraId="7542FA3C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master</w:t>
      </w:r>
    </w:p>
    <w:p w14:paraId="2586D386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scale</w:t>
      </w:r>
    </w:p>
    <w:p w14:paraId="406D7BBE" w14:textId="77777777" w:rsidR="00D4112E" w:rsidRPr="00D4112E" w:rsidRDefault="00D4112E" w:rsidP="00D4112E">
      <w:pPr>
        <w:rPr>
          <w:sz w:val="28"/>
          <w:szCs w:val="28"/>
        </w:rPr>
      </w:pPr>
    </w:p>
    <w:p w14:paraId="43310D7A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It all boils down to MASTERY</w:t>
      </w:r>
    </w:p>
    <w:p w14:paraId="4BDED8E9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speed</w:t>
      </w:r>
    </w:p>
    <w:p w14:paraId="3F344972" w14:textId="77777777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quality</w:t>
      </w:r>
    </w:p>
    <w:p w14:paraId="53F27C58" w14:textId="6A22FB23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- both must be in play</w:t>
      </w:r>
    </w:p>
    <w:p w14:paraId="18992552" w14:textId="77777777" w:rsidR="00D4112E" w:rsidRDefault="00D4112E" w:rsidP="00D4112E"/>
    <w:p w14:paraId="46397D1A" w14:textId="77777777" w:rsidR="00D4112E" w:rsidRDefault="00D4112E" w:rsidP="00D4112E">
      <w:pPr>
        <w:pStyle w:val="Heading1"/>
      </w:pPr>
      <w:r>
        <w:t>Conclusion</w:t>
      </w:r>
    </w:p>
    <w:p w14:paraId="26811EC5" w14:textId="77777777" w:rsidR="00D4112E" w:rsidRDefault="00D4112E" w:rsidP="00D4112E"/>
    <w:p w14:paraId="5DE9C65D" w14:textId="5B09533E" w:rsidR="00855982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Recap</w:t>
      </w:r>
    </w:p>
    <w:p w14:paraId="0FFF2603" w14:textId="68DF6198" w:rsidR="00D4112E" w:rsidRPr="00D4112E" w:rsidRDefault="00D4112E" w:rsidP="00D4112E">
      <w:pPr>
        <w:rPr>
          <w:sz w:val="28"/>
          <w:szCs w:val="28"/>
        </w:rPr>
      </w:pPr>
      <w:r w:rsidRPr="00D4112E">
        <w:rPr>
          <w:sz w:val="28"/>
          <w:szCs w:val="28"/>
        </w:rPr>
        <w:t>Establishing Self-Discipline Long Term</w:t>
      </w:r>
      <w:bookmarkStart w:id="0" w:name="_GoBack"/>
      <w:bookmarkEnd w:id="0"/>
    </w:p>
    <w:sectPr w:rsidR="00D4112E" w:rsidRPr="00D4112E" w:rsidSect="00855982"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8F748" w14:textId="77777777" w:rsidR="004824A1" w:rsidRDefault="004824A1" w:rsidP="00855982">
      <w:pPr>
        <w:spacing w:after="0" w:line="240" w:lineRule="auto"/>
      </w:pPr>
      <w:r>
        <w:separator/>
      </w:r>
    </w:p>
  </w:endnote>
  <w:endnote w:type="continuationSeparator" w:id="0">
    <w:p w14:paraId="4C0493DF" w14:textId="77777777" w:rsidR="004824A1" w:rsidRDefault="004824A1" w:rsidP="00855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7599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F092A4" w14:textId="77777777" w:rsidR="00855982" w:rsidRDefault="0085598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8641A" w14:textId="77777777" w:rsidR="004824A1" w:rsidRDefault="004824A1" w:rsidP="00855982">
      <w:pPr>
        <w:spacing w:after="0" w:line="240" w:lineRule="auto"/>
      </w:pPr>
      <w:r>
        <w:separator/>
      </w:r>
    </w:p>
  </w:footnote>
  <w:footnote w:type="continuationSeparator" w:id="0">
    <w:p w14:paraId="561C0EE2" w14:textId="77777777" w:rsidR="004824A1" w:rsidRDefault="004824A1" w:rsidP="00855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4986F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763C0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6D2C1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AF40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FA68F6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80A6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FE450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2C6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624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BC20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3708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A42467A"/>
    <w:multiLevelType w:val="multilevel"/>
    <w:tmpl w:val="32C64BC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B086CCA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0DBE68A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157272B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F9A3F7E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986523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14"/>
  </w:num>
  <w:num w:numId="11">
    <w:abstractNumId w:val="14"/>
  </w:num>
  <w:num w:numId="12">
    <w:abstractNumId w:val="14"/>
  </w:num>
  <w:num w:numId="13">
    <w:abstractNumId w:val="10"/>
  </w:num>
  <w:num w:numId="14">
    <w:abstractNumId w:val="17"/>
  </w:num>
  <w:num w:numId="15">
    <w:abstractNumId w:val="11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3"/>
  </w:num>
  <w:num w:numId="28">
    <w:abstractNumId w:val="15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12E"/>
    <w:rsid w:val="001D4362"/>
    <w:rsid w:val="004824A1"/>
    <w:rsid w:val="007833A7"/>
    <w:rsid w:val="00855982"/>
    <w:rsid w:val="00A10484"/>
    <w:rsid w:val="00D4112E"/>
    <w:rsid w:val="00FD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923C9"/>
  <w15:chartTrackingRefBased/>
  <w15:docId w15:val="{5EA8A07F-EA07-44DB-92CA-1575C94CF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262C"/>
  </w:style>
  <w:style w:type="paragraph" w:styleId="Heading1">
    <w:name w:val="heading 1"/>
    <w:basedOn w:val="Normal"/>
    <w:next w:val="Normal"/>
    <w:link w:val="Heading1Char"/>
    <w:uiPriority w:val="9"/>
    <w:qFormat/>
    <w:rsid w:val="00FD262C"/>
    <w:pPr>
      <w:keepNext/>
      <w:keepLines/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262C"/>
    <w:pPr>
      <w:keepNext/>
      <w:keepLines/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26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26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26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26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262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26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262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FD262C"/>
    <w:pPr>
      <w:spacing w:after="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FD262C"/>
    <w:rPr>
      <w:rFonts w:asciiTheme="majorHAnsi" w:eastAsiaTheme="majorEastAsia" w:hAnsiTheme="majorHAnsi" w:cstheme="majorBidi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855982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982"/>
  </w:style>
  <w:style w:type="character" w:customStyle="1" w:styleId="Heading1Char">
    <w:name w:val="Heading 1 Char"/>
    <w:basedOn w:val="DefaultParagraphFont"/>
    <w:link w:val="Heading1"/>
    <w:uiPriority w:val="9"/>
    <w:rsid w:val="00FD262C"/>
    <w:rPr>
      <w:rFonts w:asciiTheme="majorHAnsi" w:eastAsiaTheme="majorEastAsia" w:hAnsiTheme="majorHAnsi" w:cstheme="majorBidi"/>
      <w:b/>
      <w:bCs/>
      <w:smallCap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262C"/>
    <w:rPr>
      <w:rFonts w:asciiTheme="majorHAnsi" w:eastAsiaTheme="majorEastAsia" w:hAnsiTheme="majorHAnsi" w:cstheme="majorBidi"/>
      <w:b/>
      <w:bCs/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262C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262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262C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262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4362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4362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styleId="Footer">
    <w:name w:val="footer"/>
    <w:basedOn w:val="Normal"/>
    <w:link w:val="FooterChar"/>
    <w:uiPriority w:val="99"/>
    <w:unhideWhenUsed/>
    <w:rsid w:val="00855982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982"/>
  </w:style>
  <w:style w:type="paragraph" w:styleId="Caption">
    <w:name w:val="caption"/>
    <w:basedOn w:val="Normal"/>
    <w:next w:val="Normal"/>
    <w:uiPriority w:val="35"/>
    <w:semiHidden/>
    <w:unhideWhenUsed/>
    <w:qFormat/>
    <w:rsid w:val="001D4362"/>
    <w:pPr>
      <w:spacing w:after="200" w:line="240" w:lineRule="auto"/>
    </w:pPr>
    <w:rPr>
      <w:i/>
      <w:iCs/>
      <w:color w:val="323232" w:themeColor="text2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4362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362"/>
    <w:rPr>
      <w:rFonts w:ascii="Segoe UI" w:hAnsi="Segoe UI" w:cs="Segoe UI"/>
      <w:szCs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436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436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436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436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D436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436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436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43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436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4362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436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4362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436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1D4362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4362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436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1D436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1D436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4362"/>
    <w:pPr>
      <w:spacing w:after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436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1D436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1D43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436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D4362"/>
    <w:pPr>
      <w:spacing w:after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4362"/>
    <w:rPr>
      <w:rFonts w:ascii="Consolas" w:hAnsi="Consolas"/>
      <w:szCs w:val="21"/>
    </w:rPr>
  </w:style>
  <w:style w:type="paragraph" w:styleId="BlockText">
    <w:name w:val="Block Text"/>
    <w:basedOn w:val="Normal"/>
    <w:uiPriority w:val="99"/>
    <w:semiHidden/>
    <w:unhideWhenUsed/>
    <w:rsid w:val="00FD262C"/>
    <w:pPr>
      <w:pBdr>
        <w:top w:val="single" w:sz="2" w:space="10" w:color="783F04" w:themeColor="accent1" w:themeShade="80" w:shadow="1"/>
        <w:left w:val="single" w:sz="2" w:space="10" w:color="783F04" w:themeColor="accent1" w:themeShade="80" w:shadow="1"/>
        <w:bottom w:val="single" w:sz="2" w:space="10" w:color="783F04" w:themeColor="accent1" w:themeShade="80" w:shadow="1"/>
        <w:right w:val="single" w:sz="2" w:space="10" w:color="783F04" w:themeColor="accent1" w:themeShade="80" w:shadow="1"/>
      </w:pBdr>
      <w:ind w:left="1152" w:right="1152"/>
    </w:pPr>
    <w:rPr>
      <w:i/>
      <w:iCs/>
      <w:color w:val="783F04" w:themeColor="accent1" w:themeShade="80"/>
    </w:rPr>
  </w:style>
  <w:style w:type="character" w:styleId="FollowedHyperlink">
    <w:name w:val="FollowedHyperlink"/>
    <w:basedOn w:val="DefaultParagraphFont"/>
    <w:uiPriority w:val="99"/>
    <w:semiHidden/>
    <w:unhideWhenUsed/>
    <w:rsid w:val="007833A7"/>
    <w:rPr>
      <w:color w:val="783F04" w:themeColor="accent1" w:themeShade="80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7833A7"/>
    <w:rPr>
      <w:color w:val="3A6331" w:themeColor="accent4" w:themeShade="BF"/>
      <w:u w:val="single"/>
    </w:rPr>
  </w:style>
  <w:style w:type="character" w:styleId="PlaceholderText">
    <w:name w:val="Placeholder Text"/>
    <w:basedOn w:val="DefaultParagraphFont"/>
    <w:uiPriority w:val="99"/>
    <w:semiHidden/>
    <w:rsid w:val="007833A7"/>
    <w:rPr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FD262C"/>
    <w:rPr>
      <w:i/>
      <w:iCs/>
      <w:color w:val="B35E0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FD262C"/>
    <w:pPr>
      <w:pBdr>
        <w:top w:val="single" w:sz="4" w:space="10" w:color="B35E06" w:themeColor="accent1" w:themeShade="BF"/>
        <w:bottom w:val="single" w:sz="4" w:space="10" w:color="B35E06" w:themeColor="accent1" w:themeShade="BF"/>
      </w:pBdr>
      <w:spacing w:before="360" w:after="360"/>
      <w:ind w:left="864" w:right="864"/>
      <w:jc w:val="center"/>
    </w:pPr>
    <w:rPr>
      <w:i/>
      <w:iCs/>
      <w:color w:val="B35E0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D262C"/>
    <w:rPr>
      <w:i/>
      <w:iCs/>
      <w:color w:val="B35E06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FD262C"/>
    <w:rPr>
      <w:b/>
      <w:bCs/>
      <w:caps w:val="0"/>
      <w:smallCaps/>
      <w:color w:val="B35E0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em\AppData\Roaming\Microsoft\Templates\Report%20design%20(blank).dotx" TargetMode="External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856581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2012-09-19T07:42:00+00:00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1622610</Value>
    </PublishStatusLookup>
    <APAuthor xmlns="4873beb7-5857-4685-be1f-d57550cc96cc">
      <UserInfo>
        <DisplayName>REDMOND\v-aptall</DisplayName>
        <AccountId>2566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TP103457714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9332E30D-EFB4-40E8-AB8F-C2E02C2E7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9EA1EC-B023-4266-9865-E1EDA122A8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71810-3EF7-4C8E-BCBA-248ABE2BAB39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 design (blank)</Template>
  <TotalTime>6</TotalTime>
  <Pages>6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Oem</dc:creator>
  <cp:lastModifiedBy>Oem</cp:lastModifiedBy>
  <cp:revision>1</cp:revision>
  <dcterms:created xsi:type="dcterms:W3CDTF">2018-08-21T23:05:00Z</dcterms:created>
  <dcterms:modified xsi:type="dcterms:W3CDTF">2018-08-21T23:11:00Z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